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 w:rsidP="00EA5948">
      <w:r>
        <w:t>О принятии к рассмотрению заявления о</w:t>
      </w:r>
    </w:p>
    <w:p w:rsidR="002A7F5F" w:rsidRDefault="002A7F5F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лицензий на медицинскую </w:t>
      </w:r>
    </w:p>
    <w:p w:rsidR="002A7F5F" w:rsidRDefault="002A7F5F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прилагаемые к нему документы</w:t>
      </w:r>
    </w:p>
    <w:p w:rsidR="002A7F5F" w:rsidRDefault="002A7F5F" w:rsidP="00766B50">
      <w:pPr>
        <w:ind w:firstLine="709"/>
        <w:jc w:val="both"/>
        <w:rPr>
          <w:sz w:val="28"/>
          <w:szCs w:val="28"/>
        </w:rPr>
      </w:pPr>
    </w:p>
    <w:p w:rsidR="002A7F5F" w:rsidRPr="009044E0" w:rsidRDefault="002A7F5F" w:rsidP="00766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рассмотрению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2A7F5F" w:rsidRDefault="002A7F5F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«Дантист», заявление от 05.10.2017 года, рег. № 5.2-05-161/17.</w:t>
      </w:r>
      <w:r w:rsidRPr="00841C08">
        <w:rPr>
          <w:bCs/>
          <w:color w:val="0000FF"/>
          <w:sz w:val="28"/>
          <w:szCs w:val="28"/>
        </w:rPr>
        <w:t xml:space="preserve"> </w:t>
      </w: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2A7F5F" w:rsidRDefault="002A7F5F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2A7F5F" w:rsidRPr="00A860FF" w:rsidRDefault="002A7F5F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Pr="00617E09">
        <w:rPr>
          <w:sz w:val="28"/>
          <w:szCs w:val="28"/>
          <w:u w:val="single"/>
        </w:rPr>
        <w:t>Воецкая И.А.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«09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2A7F5F" w:rsidRDefault="002A7F5F"/>
    <w:p w:rsidR="002A7F5F" w:rsidRDefault="002A7F5F"/>
    <w:p w:rsidR="002A7F5F" w:rsidRDefault="002A7F5F"/>
    <w:p w:rsidR="002A7F5F" w:rsidRDefault="002A7F5F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2A7F5F" w:rsidRDefault="002A7F5F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2A7F5F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2A7F5F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2A7F5F" w:rsidRDefault="002A7F5F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2A7F5F" w:rsidRDefault="002A7F5F"/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/>
    <w:sectPr w:rsidR="002A7F5F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F5F" w:rsidRDefault="002A7F5F">
      <w:r>
        <w:separator/>
      </w:r>
    </w:p>
  </w:endnote>
  <w:endnote w:type="continuationSeparator" w:id="0">
    <w:p w:rsidR="002A7F5F" w:rsidRDefault="002A7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F5F" w:rsidRDefault="002A7F5F">
      <w:r>
        <w:separator/>
      </w:r>
    </w:p>
  </w:footnote>
  <w:footnote w:type="continuationSeparator" w:id="0">
    <w:p w:rsidR="002A7F5F" w:rsidRDefault="002A7F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F5F" w:rsidRDefault="002A7F5F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7F5F" w:rsidRDefault="002A7F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F5F" w:rsidRDefault="002A7F5F" w:rsidP="00D43FEA">
    <w:pPr>
      <w:pStyle w:val="Header"/>
      <w:rPr>
        <w:rStyle w:val="PageNumber"/>
      </w:rPr>
    </w:pPr>
  </w:p>
  <w:p w:rsidR="002A7F5F" w:rsidRDefault="002A7F5F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0F6063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A7F5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3525C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1DE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C3EE8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86F68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9558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4AF3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8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2</Pages>
  <Words>258</Words>
  <Characters>1476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9</cp:revision>
  <cp:lastPrinted>2017-10-02T09:33:00Z</cp:lastPrinted>
  <dcterms:created xsi:type="dcterms:W3CDTF">2017-09-21T14:01:00Z</dcterms:created>
  <dcterms:modified xsi:type="dcterms:W3CDTF">2017-10-09T11:08:00Z</dcterms:modified>
</cp:coreProperties>
</file>